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2A5C5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0485191" wp14:editId="616E0316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="Arial Bold" w:hAnsi="Arial Bold"/>
                                    <w:b/>
                                    <w:caps/>
                                    <w:spacing w:val="-20"/>
                                    <w:sz w:val="22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/>
                                <w:sdtContent>
                                  <w:p w14:paraId="46B642FA" w14:textId="36E00A29" w:rsidR="00172D75" w:rsidRPr="00172D75" w:rsidRDefault="00172D75" w:rsidP="00172D75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  <w:r w:rsidRPr="00172D75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</w:t>
                                    </w:r>
                                    <w:r w:rsidR="00142206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DAF-CM-2022-0074</w:t>
                                    </w:r>
                                  </w:p>
                                  <w:p w14:paraId="22B15DA2" w14:textId="5934482F" w:rsidR="00840E00" w:rsidRPr="00535962" w:rsidRDefault="00D32849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897F73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485191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Fonts w:ascii="Arial Bold" w:hAnsi="Arial Bold"/>
                              <w:b/>
                              <w:caps/>
                              <w:spacing w:val="-20"/>
                              <w:sz w:val="22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/>
                          <w:sdtContent>
                            <w:p w14:paraId="46B642FA" w14:textId="36E00A29" w:rsidR="00172D75" w:rsidRPr="00172D75" w:rsidRDefault="00172D75" w:rsidP="00172D75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 w:rsidRPr="00172D75"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</w:t>
                              </w:r>
                              <w:r w:rsidR="00142206"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DAF-CM-2022-0074</w:t>
                              </w:r>
                            </w:p>
                            <w:p w14:paraId="22B15DA2" w14:textId="5934482F" w:rsidR="00840E00" w:rsidRPr="00535962" w:rsidRDefault="00D32849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897F73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47953E8" wp14:editId="4D94E138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D530BD6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97FF24C" wp14:editId="1C7F207C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953E8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D530BD6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97FF24C" wp14:editId="1C7F207C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6390F76F" wp14:editId="4B715236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6BC93E" wp14:editId="23143162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9AF3F5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BC93E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5E9AF3F5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172E62C4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8B7389E" wp14:editId="0803F233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CC573" w14:textId="77777777" w:rsidR="002E1412" w:rsidRPr="002E1412" w:rsidRDefault="00D32849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7389E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521CC573" w14:textId="77777777" w:rsidR="002E1412" w:rsidRPr="002E1412" w:rsidRDefault="00D3284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6F381D" wp14:editId="37C8831B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EBB7C" w14:textId="77777777" w:rsidR="0026335F" w:rsidRPr="0026335F" w:rsidRDefault="00D3284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F381D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1EBEBB7C" w14:textId="77777777" w:rsidR="0026335F" w:rsidRPr="0026335F" w:rsidRDefault="00D3284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8FB7C4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5A8318" wp14:editId="0563F2DC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2B8844" w14:textId="77777777" w:rsidR="00F7443C" w:rsidRPr="004767CC" w:rsidRDefault="00D32849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A8318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152B8844" w14:textId="77777777" w:rsidR="00F7443C" w:rsidRPr="004767CC" w:rsidRDefault="00D3284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6688BCE" wp14:editId="53C84C48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CC88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D32849">
                              <w:fldChar w:fldCharType="begin"/>
                            </w:r>
                            <w:r w:rsidR="00D32849">
                              <w:instrText xml:space="preserve"> NUMPAGES   \* MERGEFORMAT </w:instrText>
                            </w:r>
                            <w:r w:rsidR="00D32849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D328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88BCE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13ACC88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D32849">
                        <w:fldChar w:fldCharType="begin"/>
                      </w:r>
                      <w:r w:rsidR="00D32849">
                        <w:instrText xml:space="preserve"> NUMPAGES   \* MERGEFORMAT </w:instrText>
                      </w:r>
                      <w:r w:rsidR="00D32849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D3284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4989CDBE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46A6CF4F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086BE903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ED6CD5E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191483F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3D8D5C1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14AD6DA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313024C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3B4C136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7090F83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48F0663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DF4C4A0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22824F6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91ECE81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3DE4FC3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4C3ECAF8" w14:textId="77777777" w:rsidTr="00822B7A">
        <w:trPr>
          <w:trHeight w:val="229"/>
          <w:jc w:val="center"/>
        </w:trPr>
        <w:tc>
          <w:tcPr>
            <w:tcW w:w="0" w:type="auto"/>
          </w:tcPr>
          <w:p w14:paraId="5C5564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52FF8C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0B280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09F7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5DEC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641C7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49D2A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C733E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F2598" w14:textId="77777777" w:rsidTr="00822B7A">
        <w:trPr>
          <w:trHeight w:val="211"/>
          <w:jc w:val="center"/>
        </w:trPr>
        <w:tc>
          <w:tcPr>
            <w:tcW w:w="0" w:type="auto"/>
          </w:tcPr>
          <w:p w14:paraId="1FFD78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A0533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4929D6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7ADA3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B6853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C51A8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A952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1DDCF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A72154A" w14:textId="77777777" w:rsidTr="00822B7A">
        <w:trPr>
          <w:trHeight w:val="229"/>
          <w:jc w:val="center"/>
        </w:trPr>
        <w:tc>
          <w:tcPr>
            <w:tcW w:w="0" w:type="auto"/>
          </w:tcPr>
          <w:p w14:paraId="09D218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BFA30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81F22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D7E4E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19EE9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87362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D8848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05365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3FF6D86" w14:textId="77777777" w:rsidTr="00822B7A">
        <w:trPr>
          <w:trHeight w:val="229"/>
          <w:jc w:val="center"/>
        </w:trPr>
        <w:tc>
          <w:tcPr>
            <w:tcW w:w="0" w:type="auto"/>
          </w:tcPr>
          <w:p w14:paraId="65A7A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1ABA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7271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071BA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602AE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FEFE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26340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4A048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EE86837" w14:textId="77777777" w:rsidTr="00822B7A">
        <w:trPr>
          <w:trHeight w:val="229"/>
          <w:jc w:val="center"/>
        </w:trPr>
        <w:tc>
          <w:tcPr>
            <w:tcW w:w="0" w:type="auto"/>
          </w:tcPr>
          <w:p w14:paraId="29199E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D2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F2A6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4E61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9EFAF5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B26C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8EC4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AC8A8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1038C4" w14:textId="77777777" w:rsidTr="00822B7A">
        <w:trPr>
          <w:trHeight w:val="229"/>
          <w:jc w:val="center"/>
        </w:trPr>
        <w:tc>
          <w:tcPr>
            <w:tcW w:w="0" w:type="auto"/>
          </w:tcPr>
          <w:p w14:paraId="24F2E3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1516C6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5BFD5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5DF5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E96465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614F9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DB68B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F2337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657FFB6" w14:textId="77777777" w:rsidTr="00822B7A">
        <w:trPr>
          <w:trHeight w:val="229"/>
          <w:jc w:val="center"/>
        </w:trPr>
        <w:tc>
          <w:tcPr>
            <w:tcW w:w="0" w:type="auto"/>
          </w:tcPr>
          <w:p w14:paraId="7A5E77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51531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906AD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2B13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F8A00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2EFB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17284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15A0A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B22CC6E" w14:textId="77777777" w:rsidTr="00822B7A">
        <w:trPr>
          <w:trHeight w:val="211"/>
          <w:jc w:val="center"/>
        </w:trPr>
        <w:tc>
          <w:tcPr>
            <w:tcW w:w="0" w:type="auto"/>
          </w:tcPr>
          <w:p w14:paraId="38F9CE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27F2E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41DDA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865F2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A11F8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64A9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6B5BA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C3806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60917BD" w14:textId="77777777" w:rsidTr="00822B7A">
        <w:trPr>
          <w:trHeight w:val="229"/>
          <w:jc w:val="center"/>
        </w:trPr>
        <w:tc>
          <w:tcPr>
            <w:tcW w:w="0" w:type="auto"/>
          </w:tcPr>
          <w:p w14:paraId="01099B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980F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9A47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5A7A2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09E0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505C6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9A0BC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67C3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1D6F97C" w14:textId="77777777" w:rsidTr="00822B7A">
        <w:trPr>
          <w:trHeight w:val="229"/>
          <w:jc w:val="center"/>
        </w:trPr>
        <w:tc>
          <w:tcPr>
            <w:tcW w:w="0" w:type="auto"/>
          </w:tcPr>
          <w:p w14:paraId="75E07B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FDDE0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FFC68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86FDF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6DBC6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86C040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2E3AA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301A9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3F2DE742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F0DA751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9D8AE30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89F202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0BA18B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4F7664F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C0B805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A6B97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0C6EB73D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6CDC6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1B3F02" wp14:editId="024D2B23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DE47A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1B3F0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540DE47A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7C977C" wp14:editId="77CC4B9C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AB5FC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4748B4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57C977C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708AB5FC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4748B4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4C80F883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37D8F2A" wp14:editId="32EA22E3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ACA9801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360CB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335F4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6F26A1BD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262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42206"/>
    <w:rsid w:val="001550BB"/>
    <w:rsid w:val="00157600"/>
    <w:rsid w:val="00165A4D"/>
    <w:rsid w:val="00170EC5"/>
    <w:rsid w:val="00172D75"/>
    <w:rsid w:val="00191842"/>
    <w:rsid w:val="00194FF2"/>
    <w:rsid w:val="00196381"/>
    <w:rsid w:val="001F28CC"/>
    <w:rsid w:val="001F73A7"/>
    <w:rsid w:val="0021673B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17DA6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759E1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6A7E5A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54B97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912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32849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37577"/>
    <w:rsid w:val="00F4086F"/>
    <w:rsid w:val="00F50CCE"/>
    <w:rsid w:val="00F53753"/>
    <w:rsid w:val="00F7167E"/>
    <w:rsid w:val="00F71DF1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741FC0F4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35217-0F70-4749-9AD3-FE01D488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Giuseppe Emilio Seravalle Schiffino</cp:lastModifiedBy>
  <cp:revision>3</cp:revision>
  <cp:lastPrinted>2011-03-04T19:05:00Z</cp:lastPrinted>
  <dcterms:created xsi:type="dcterms:W3CDTF">2022-11-07T14:17:00Z</dcterms:created>
  <dcterms:modified xsi:type="dcterms:W3CDTF">2022-11-10T20:07:00Z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2022-11-10T20:07:06Z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eafcfdcb-40ac-4871-9a80-41051584ddad</vt:lpwstr>
  </property>
  <property fmtid="{D5CDD505-2E9C-101B-9397-08002B2CF9AE}" pid="8" name="MSIP_Label_81f5a2da-7ac4-4e60-a27b-a125ee74514f_ContentBits">
    <vt:lpwstr>0</vt:lpwstr>
  </property>
</Properties>
</file>